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ELTON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Collingham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de Etton(q.v.).</w:t>
      </w: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24-43)</w:t>
      </w: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B5E07" w:rsidRDefault="00FB5E07" w:rsidP="00FB5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</w:p>
    <w:sectPr w:rsidR="006B2F86" w:rsidRPr="00FB5E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E07" w:rsidRDefault="00FB5E07" w:rsidP="00E71FC3">
      <w:pPr>
        <w:spacing w:after="0" w:line="240" w:lineRule="auto"/>
      </w:pPr>
      <w:r>
        <w:separator/>
      </w:r>
    </w:p>
  </w:endnote>
  <w:endnote w:type="continuationSeparator" w:id="0">
    <w:p w:rsidR="00FB5E07" w:rsidRDefault="00FB5E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E07" w:rsidRDefault="00FB5E07" w:rsidP="00E71FC3">
      <w:pPr>
        <w:spacing w:after="0" w:line="240" w:lineRule="auto"/>
      </w:pPr>
      <w:r>
        <w:separator/>
      </w:r>
    </w:p>
  </w:footnote>
  <w:footnote w:type="continuationSeparator" w:id="0">
    <w:p w:rsidR="00FB5E07" w:rsidRDefault="00FB5E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E07"/>
    <w:rsid w:val="00AB52E8"/>
    <w:rsid w:val="00B16D3F"/>
    <w:rsid w:val="00E71FC3"/>
    <w:rsid w:val="00EF4813"/>
    <w:rsid w:val="00FB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9E3B"/>
  <w15:chartTrackingRefBased/>
  <w15:docId w15:val="{4EFC4D44-D2AF-40F9-A6FF-D25F8E7B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2016-03-07T21:49:00Z</dcterms:created>
  <dcterms:modified xsi:type="dcterms:W3CDTF">2016-03-07T21:50:00Z</dcterms:modified>
</cp:coreProperties>
</file>